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5ECEC" w14:textId="77777777" w:rsidR="00367334" w:rsidRPr="004F1A85" w:rsidRDefault="00367334" w:rsidP="003673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1A85">
        <w:rPr>
          <w:rFonts w:ascii="Times New Roman" w:hAnsi="Times New Roman" w:cs="Times New Roman"/>
          <w:sz w:val="24"/>
          <w:szCs w:val="24"/>
          <w:u w:val="single"/>
        </w:rPr>
        <w:t>Joan PYE</w:t>
      </w:r>
      <w:r w:rsidRPr="004F1A85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F1A85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4F1A85">
        <w:rPr>
          <w:rFonts w:ascii="Times New Roman" w:hAnsi="Times New Roman" w:cs="Times New Roman"/>
          <w:sz w:val="24"/>
          <w:szCs w:val="24"/>
        </w:rPr>
        <w:t>fl.1496)</w:t>
      </w:r>
    </w:p>
    <w:p w14:paraId="6A1EF2BF" w14:textId="77777777" w:rsidR="00367334" w:rsidRPr="004F1A85" w:rsidRDefault="00367334" w:rsidP="003673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53817F" w14:textId="77777777" w:rsidR="00367334" w:rsidRPr="004F1A85" w:rsidRDefault="00367334" w:rsidP="003673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9BC57E" w14:textId="77777777" w:rsidR="00367334" w:rsidRPr="004F1A85" w:rsidRDefault="00367334" w:rsidP="003673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1A85">
        <w:rPr>
          <w:rFonts w:ascii="Times New Roman" w:hAnsi="Times New Roman" w:cs="Times New Roman"/>
          <w:sz w:val="24"/>
          <w:szCs w:val="24"/>
        </w:rPr>
        <w:t>31 Jan.1496</w:t>
      </w:r>
      <w:r w:rsidRPr="004F1A85">
        <w:rPr>
          <w:rFonts w:ascii="Times New Roman" w:hAnsi="Times New Roman" w:cs="Times New Roman"/>
          <w:sz w:val="24"/>
          <w:szCs w:val="24"/>
        </w:rPr>
        <w:tab/>
        <w:t xml:space="preserve">She and John Barker(q.v.) were licensed to marry at </w:t>
      </w:r>
      <w:proofErr w:type="spellStart"/>
      <w:proofErr w:type="gramStart"/>
      <w:r w:rsidRPr="004F1A85">
        <w:rPr>
          <w:rFonts w:ascii="Times New Roman" w:hAnsi="Times New Roman" w:cs="Times New Roman"/>
          <w:sz w:val="24"/>
          <w:szCs w:val="24"/>
        </w:rPr>
        <w:t>St.Michael’s</w:t>
      </w:r>
      <w:proofErr w:type="spellEnd"/>
      <w:proofErr w:type="gramEnd"/>
      <w:r w:rsidRPr="004F1A85">
        <w:rPr>
          <w:rFonts w:ascii="Times New Roman" w:hAnsi="Times New Roman" w:cs="Times New Roman"/>
          <w:sz w:val="24"/>
          <w:szCs w:val="24"/>
        </w:rPr>
        <w:t>, York.</w:t>
      </w:r>
    </w:p>
    <w:p w14:paraId="18F4633E" w14:textId="77777777" w:rsidR="00367334" w:rsidRPr="004F1A85" w:rsidRDefault="00367334" w:rsidP="0036733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4F1A85">
        <w:rPr>
          <w:rFonts w:ascii="Times New Roman" w:hAnsi="Times New Roman" w:cs="Times New Roman"/>
          <w:sz w:val="24"/>
          <w:szCs w:val="24"/>
        </w:rPr>
        <w:t xml:space="preserve">(“The Register of Thomas </w:t>
      </w:r>
      <w:proofErr w:type="spellStart"/>
      <w:r w:rsidRPr="004F1A85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4F1A85">
        <w:rPr>
          <w:rFonts w:ascii="Times New Roman" w:hAnsi="Times New Roman" w:cs="Times New Roman"/>
          <w:sz w:val="24"/>
          <w:szCs w:val="24"/>
        </w:rPr>
        <w:t xml:space="preserve">, Archbishop of York 1480-1500 vol.1” ed. Eric </w:t>
      </w:r>
      <w:proofErr w:type="spellStart"/>
      <w:proofErr w:type="gramStart"/>
      <w:r w:rsidRPr="004F1A85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4F1A85">
        <w:rPr>
          <w:rFonts w:ascii="Times New Roman" w:hAnsi="Times New Roman" w:cs="Times New Roman"/>
          <w:sz w:val="24"/>
          <w:szCs w:val="24"/>
        </w:rPr>
        <w:t>, pub. The Canterbury and York Society, 1974, p.86)</w:t>
      </w:r>
    </w:p>
    <w:p w14:paraId="72900DA6" w14:textId="77777777" w:rsidR="00367334" w:rsidRPr="004F1A85" w:rsidRDefault="00367334" w:rsidP="003673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688820" w14:textId="77777777" w:rsidR="00367334" w:rsidRPr="004F1A85" w:rsidRDefault="00367334" w:rsidP="003673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3AFFFB" w14:textId="77777777" w:rsidR="00367334" w:rsidRPr="004F1A85" w:rsidRDefault="00367334" w:rsidP="003673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1A85">
        <w:rPr>
          <w:rFonts w:ascii="Times New Roman" w:hAnsi="Times New Roman" w:cs="Times New Roman"/>
          <w:sz w:val="24"/>
          <w:szCs w:val="24"/>
        </w:rPr>
        <w:t>2 December 2021</w:t>
      </w:r>
    </w:p>
    <w:p w14:paraId="39D143C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BEF0E" w14:textId="77777777" w:rsidR="00367334" w:rsidRDefault="00367334" w:rsidP="009139A6">
      <w:r>
        <w:separator/>
      </w:r>
    </w:p>
  </w:endnote>
  <w:endnote w:type="continuationSeparator" w:id="0">
    <w:p w14:paraId="43970915" w14:textId="77777777" w:rsidR="00367334" w:rsidRDefault="0036733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04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AC6F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518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2C666" w14:textId="77777777" w:rsidR="00367334" w:rsidRDefault="00367334" w:rsidP="009139A6">
      <w:r>
        <w:separator/>
      </w:r>
    </w:p>
  </w:footnote>
  <w:footnote w:type="continuationSeparator" w:id="0">
    <w:p w14:paraId="2A010BA4" w14:textId="77777777" w:rsidR="00367334" w:rsidRDefault="0036733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391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037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D9D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334"/>
    <w:rsid w:val="000666E0"/>
    <w:rsid w:val="002510B7"/>
    <w:rsid w:val="0036733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F8332"/>
  <w15:chartTrackingRefBased/>
  <w15:docId w15:val="{D05E36C1-8254-4BB2-96B7-4E0C337C3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2022-02-08T20:35:00Z</dcterms:created>
  <dcterms:modified xsi:type="dcterms:W3CDTF">2022-02-08T20:35:00Z</dcterms:modified>
</cp:coreProperties>
</file>